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45C" w:rsidRPr="0025508E" w:rsidRDefault="0023245C" w:rsidP="0025508E">
      <w:pPr>
        <w:pStyle w:val="a0"/>
        <w:ind w:left="567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Додаток 8</w:t>
      </w:r>
      <w:r w:rsidRPr="0025508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>до Правил</w:t>
      </w:r>
    </w:p>
    <w:p w:rsidR="0023245C" w:rsidRDefault="0023245C" w:rsidP="0025508E">
      <w:pPr>
        <w:spacing w:before="240"/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Органу реєстрації</w:t>
      </w:r>
    </w:p>
    <w:p w:rsidR="0023245C" w:rsidRDefault="0023245C" w:rsidP="0025508E">
      <w:pPr>
        <w:tabs>
          <w:tab w:val="left" w:pos="4253"/>
        </w:tabs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  <w:r w:rsidRPr="0025508E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23245C" w:rsidRDefault="0023245C" w:rsidP="0025508E">
      <w:pPr>
        <w:tabs>
          <w:tab w:val="left" w:pos="4253"/>
        </w:tabs>
        <w:ind w:left="425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(найменування органу реєстрації)</w:t>
      </w:r>
    </w:p>
    <w:p w:rsidR="0023245C" w:rsidRDefault="0023245C" w:rsidP="0025508E">
      <w:pPr>
        <w:tabs>
          <w:tab w:val="left" w:pos="4253"/>
        </w:tabs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</w:t>
      </w:r>
      <w:r w:rsidRPr="0025508E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23245C" w:rsidRDefault="0023245C" w:rsidP="0025508E">
      <w:pPr>
        <w:tabs>
          <w:tab w:val="left" w:pos="4253"/>
        </w:tabs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</w:t>
      </w:r>
      <w:r w:rsidRPr="0025508E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23245C" w:rsidRDefault="0023245C" w:rsidP="0025508E">
      <w:pPr>
        <w:tabs>
          <w:tab w:val="left" w:pos="4253"/>
        </w:tabs>
        <w:ind w:left="425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 особи (представника),</w:t>
      </w:r>
    </w:p>
    <w:p w:rsidR="0023245C" w:rsidRDefault="0023245C" w:rsidP="0025508E">
      <w:pPr>
        <w:tabs>
          <w:tab w:val="left" w:pos="4253"/>
        </w:tabs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25508E"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23245C" w:rsidRDefault="0023245C" w:rsidP="0025508E">
      <w:pPr>
        <w:tabs>
          <w:tab w:val="left" w:pos="4253"/>
        </w:tabs>
        <w:ind w:left="4253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дата і місце народження, громадянство/підданство)</w:t>
      </w:r>
    </w:p>
    <w:p w:rsidR="0023245C" w:rsidRDefault="0023245C" w:rsidP="0025508E">
      <w:pPr>
        <w:pStyle w:val="a1"/>
        <w:spacing w:befor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ЗАЯВА</w:t>
      </w:r>
      <w:r w:rsidRPr="0025508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про реєстрацію місця перебування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Прошу зареєструвати моє місце перебування/особи, чиї інтереси я представляю (необхідне підкреслити) 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прізвище __________</w:t>
      </w:r>
      <w:r w:rsidRPr="0025508E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___________________________________________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ім’я _____________</w:t>
      </w:r>
      <w:r w:rsidRPr="0025508E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батькові _____________________</w:t>
      </w:r>
      <w:r w:rsidRPr="0025508E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і місце народження ________________________</w:t>
      </w:r>
      <w:r w:rsidRPr="0025508E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громадянство/підданство 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</w:rPr>
        <w:t>__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адресою 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23245C" w:rsidRDefault="0023245C" w:rsidP="0025508E">
      <w:pPr>
        <w:pStyle w:val="a"/>
        <w:spacing w:before="0"/>
        <w:ind w:left="708" w:firstLine="708"/>
        <w:jc w:val="center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</w:rPr>
        <w:t>(адреса житла або адреса (місцезнаходження) спеціалізованої соціальної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</w:t>
      </w:r>
      <w:r w:rsidRPr="0025508E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установи, закладу соціального обслуговування та соціального захисту, за якою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</w:t>
      </w:r>
      <w:r w:rsidRPr="0025508E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реєструється місце перебування)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Унікальний номер запису в Єдиному державному демографічному реєстрі* 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до якого вносяться відомості про реєстрацію місця перебування особи 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23245C" w:rsidRDefault="0023245C" w:rsidP="0025508E">
      <w:pPr>
        <w:pStyle w:val="a"/>
        <w:spacing w:before="0"/>
        <w:ind w:left="1416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(вид, серія, номер, дата видачі, найменування органу, який його видав)</w:t>
      </w:r>
    </w:p>
    <w:p w:rsidR="0023245C" w:rsidRDefault="0023245C" w:rsidP="0025508E">
      <w:pPr>
        <w:pStyle w:val="a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23245C" w:rsidRDefault="0023245C" w:rsidP="0025508E">
      <w:pPr>
        <w:pStyle w:val="a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що посвідчує особу законного представника/представника за довіреністю 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</w:t>
      </w: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23245C" w:rsidRDefault="0023245C" w:rsidP="0025508E">
      <w:pPr>
        <w:ind w:firstLine="70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(вид, серія, номер, дата видачі, найменування органу, який його видав,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</w:t>
      </w:r>
      <w:r w:rsidRPr="0025508E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унікальний номер запису в Єдиному державному демографічному реєстрі*)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 ________________ 20 __ р.      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25508E">
        <w:rPr>
          <w:rFonts w:ascii="Times New Roman" w:hAnsi="Times New Roman"/>
          <w:sz w:val="24"/>
          <w:szCs w:val="24"/>
          <w:lang w:val="ru-RU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______</w:t>
      </w:r>
      <w:r w:rsidRPr="0025508E">
        <w:rPr>
          <w:rFonts w:ascii="Times New Roman" w:hAnsi="Times New Roman"/>
          <w:sz w:val="24"/>
          <w:szCs w:val="24"/>
          <w:lang w:val="ru-RU"/>
        </w:rPr>
        <w:t>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23245C" w:rsidRDefault="0023245C" w:rsidP="0025508E">
      <w:pPr>
        <w:pStyle w:val="a"/>
        <w:spacing w:before="0"/>
        <w:ind w:left="7085" w:firstLine="7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(підпис)</w:t>
      </w:r>
    </w:p>
    <w:p w:rsidR="0023245C" w:rsidRPr="0025508E" w:rsidRDefault="0023245C" w:rsidP="0025508E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45C" w:rsidRPr="0025508E" w:rsidRDefault="0023245C" w:rsidP="0025508E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До заяви додаю: квитанцію про сплату адміністративного збору.</w:t>
      </w:r>
    </w:p>
    <w:p w:rsidR="0023245C" w:rsidRDefault="0023245C" w:rsidP="0025508E">
      <w:pPr>
        <w:pStyle w:val="a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  <w:r>
        <w:rPr>
          <w:rFonts w:ascii="Times New Roman" w:hAnsi="Times New Roman"/>
          <w:sz w:val="24"/>
          <w:szCs w:val="24"/>
        </w:rPr>
        <w:t xml:space="preserve">Підстава для реєстрації місця перебування особи - документи, що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</w:rPr>
        <w:t>підтверджують (необхідне заповнити)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1. Право на перебування в житлі (заповнюється у разі реєстрації за адресою житла) 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(свідоцтво про право власності, договір найму (піднайму, оренди),</w:t>
      </w:r>
    </w:p>
    <w:p w:rsidR="0023245C" w:rsidRDefault="0023245C" w:rsidP="0025508E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25508E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або інші документи)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Згода власника/співвласників житла або їх уповноважених органів, наймача та членів його сім’ї на реєстрацію місця перебування особи у разі відсутності документів, що підтверджують право на перебування в житлі:</w:t>
      </w:r>
    </w:p>
    <w:p w:rsidR="0023245C" w:rsidRDefault="0023245C" w:rsidP="0025508E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(згоден/не згоден)</w:t>
      </w:r>
    </w:p>
    <w:p w:rsidR="0023245C" w:rsidRDefault="0023245C" w:rsidP="0025508E">
      <w:pPr>
        <w:pStyle w:val="a"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(прізвище, ім’я та по батькові, підпис особи/осіб, що надає/надають згоду, вид документа,</w:t>
      </w:r>
    </w:p>
    <w:p w:rsidR="0023245C" w:rsidRDefault="0023245C" w:rsidP="0025508E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25508E"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що посвідчує особу, серія, номер, дата видачі, найменування органу, який його видав)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 ___________ 20 ___ р.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Перебування або взяття на облік у спеціалізованій соціальній установі, закладі соціального обслуговування та соціального захисту (заповнюється у разі реєстрації за адресою відповідної установи/закладу)</w:t>
      </w:r>
    </w:p>
    <w:p w:rsidR="0023245C" w:rsidRDefault="0023245C" w:rsidP="0025508E">
      <w:pPr>
        <w:pStyle w:val="a"/>
        <w:ind w:firstLine="0"/>
        <w:jc w:val="both"/>
        <w:rPr>
          <w:rFonts w:ascii="Times New Roman" w:hAnsi="Times New Roman"/>
          <w:sz w:val="24"/>
          <w:szCs w:val="24"/>
        </w:rPr>
      </w:pPr>
      <w:r w:rsidRPr="0025508E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(посвідчення про взяття особи на облік в установі/закладі,</w:t>
      </w:r>
    </w:p>
    <w:p w:rsidR="0023245C" w:rsidRDefault="0023245C" w:rsidP="0025508E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25508E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довідка про прийняття на обслуговування, реквізити)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Службові відмітки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Заяву прийняв, наявність та правильність необхідних документів перевірив 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(посада, підпис, прізвище та ініціали особи, що прийняла документи)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</w:rPr>
        <w:t xml:space="preserve"> _____ ___________ 20 ___ р.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реєстрації місця перебування відмовлено _____ _____</w:t>
      </w:r>
      <w:r>
        <w:rPr>
          <w:rFonts w:ascii="Times New Roman" w:hAnsi="Times New Roman"/>
          <w:sz w:val="24"/>
          <w:szCs w:val="24"/>
          <w:lang w:val="ru-RU"/>
        </w:rPr>
        <w:t>_______</w:t>
      </w:r>
      <w:r>
        <w:rPr>
          <w:rFonts w:ascii="Times New Roman" w:hAnsi="Times New Roman"/>
          <w:sz w:val="24"/>
          <w:szCs w:val="24"/>
        </w:rPr>
        <w:t>_____ 20 ___ р. 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органу реєстрації, посада, підпис, прізвище та ініціали працівника, </w:t>
      </w:r>
    </w:p>
    <w:p w:rsidR="0023245C" w:rsidRDefault="0023245C" w:rsidP="0025508E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25508E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що прийняв рішення)</w:t>
      </w:r>
      <w:r>
        <w:rPr>
          <w:rFonts w:ascii="Times New Roman" w:hAnsi="Times New Roman"/>
          <w:sz w:val="20"/>
        </w:rPr>
        <w:br/>
      </w:r>
      <w:r>
        <w:rPr>
          <w:rFonts w:ascii="Times New Roman" w:hAnsi="Times New Roman"/>
          <w:sz w:val="24"/>
          <w:szCs w:val="24"/>
        </w:rPr>
        <w:t>________________</w:t>
      </w:r>
      <w:r w:rsidRPr="0025508E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(зазначаються підстави, визначені пунктом 11 Правил реєстрації місця проживання)</w:t>
      </w:r>
    </w:p>
    <w:p w:rsidR="0023245C" w:rsidRDefault="0023245C" w:rsidP="0025508E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3245C" w:rsidRDefault="0023245C" w:rsidP="0025508E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Місце перебування зареєстровано _____ __</w:t>
      </w:r>
      <w:r w:rsidRPr="0025508E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___________ 20 __ р. ___________________________</w:t>
      </w:r>
      <w:r w:rsidRPr="0025508E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______________________________________</w:t>
      </w:r>
    </w:p>
    <w:p w:rsidR="0023245C" w:rsidRDefault="0023245C" w:rsidP="0025508E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органу реєстрації, посада, підпис, прізвище </w:t>
      </w:r>
      <w:r>
        <w:rPr>
          <w:rFonts w:ascii="Times New Roman" w:hAnsi="Times New Roman"/>
          <w:sz w:val="20"/>
        </w:rPr>
        <w:br/>
        <w:t>та ініціали працівника, що здійснив реєстрацію)</w:t>
      </w:r>
    </w:p>
    <w:p w:rsidR="0023245C" w:rsidRDefault="0023245C" w:rsidP="0025508E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  <w:lang w:val="ru-RU"/>
        </w:rPr>
        <w:t xml:space="preserve">         </w:t>
      </w:r>
      <w:r>
        <w:rPr>
          <w:rFonts w:ascii="Times New Roman" w:hAnsi="Times New Roman"/>
          <w:sz w:val="20"/>
        </w:rPr>
        <w:t>* Для осіб, яким оформлено паспорт громадянина України чи паспорт громадянина України для виїзду за кордон засобами Єдиного державного демографічного реєстру.</w:t>
      </w:r>
    </w:p>
    <w:p w:rsidR="0023245C" w:rsidRDefault="0023245C" w:rsidP="0025508E">
      <w:pPr>
        <w:ind w:firstLine="426"/>
        <w:rPr>
          <w:rFonts w:ascii="Times New Roman" w:hAnsi="Times New Roman"/>
        </w:rPr>
      </w:pPr>
    </w:p>
    <w:p w:rsidR="0023245C" w:rsidRDefault="0023245C">
      <w:bookmarkStart w:id="0" w:name="_GoBack"/>
      <w:bookmarkEnd w:id="0"/>
    </w:p>
    <w:sectPr w:rsidR="0023245C" w:rsidSect="002030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808"/>
    <w:rsid w:val="002030BE"/>
    <w:rsid w:val="0023245C"/>
    <w:rsid w:val="0025508E"/>
    <w:rsid w:val="005D2808"/>
    <w:rsid w:val="00993A90"/>
    <w:rsid w:val="00D42797"/>
    <w:rsid w:val="00E56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08E"/>
    <w:rPr>
      <w:rFonts w:ascii="Antiqua" w:eastAsia="Times New Roman" w:hAnsi="Antiqua"/>
      <w:sz w:val="26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ьний текст"/>
    <w:basedOn w:val="Normal"/>
    <w:uiPriority w:val="99"/>
    <w:rsid w:val="0025508E"/>
    <w:pPr>
      <w:spacing w:before="120"/>
      <w:ind w:firstLine="567"/>
    </w:pPr>
  </w:style>
  <w:style w:type="paragraph" w:customStyle="1" w:styleId="a0">
    <w:name w:val="Шапка документу"/>
    <w:basedOn w:val="Normal"/>
    <w:uiPriority w:val="99"/>
    <w:rsid w:val="0025508E"/>
    <w:pPr>
      <w:keepNext/>
      <w:keepLines/>
      <w:spacing w:after="240"/>
      <w:ind w:left="4536"/>
      <w:jc w:val="center"/>
    </w:pPr>
  </w:style>
  <w:style w:type="paragraph" w:customStyle="1" w:styleId="a1">
    <w:name w:val="Назва документа"/>
    <w:basedOn w:val="Normal"/>
    <w:next w:val="a"/>
    <w:uiPriority w:val="99"/>
    <w:rsid w:val="0025508E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3297</Words>
  <Characters>1880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8 </dc:title>
  <dc:subject/>
  <dc:creator>d28-Gorohivskiy</dc:creator>
  <cp:keywords/>
  <dc:description/>
  <cp:lastModifiedBy>d01-Danylyshyn</cp:lastModifiedBy>
  <cp:revision>2</cp:revision>
  <dcterms:created xsi:type="dcterms:W3CDTF">2016-08-02T12:33:00Z</dcterms:created>
  <dcterms:modified xsi:type="dcterms:W3CDTF">2016-08-02T12:33:00Z</dcterms:modified>
</cp:coreProperties>
</file>